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B7918" w:rsidRDefault="0014110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49" w:history="1">
        <w:r w:rsidR="00DB7918" w:rsidRPr="007C7659">
          <w:rPr>
            <w:rStyle w:val="aa"/>
          </w:rPr>
          <w:t>IEEE8021-CN-MIB (S10500A&amp;S10500B)</w:t>
        </w:r>
        <w:r w:rsidR="00DB7918">
          <w:rPr>
            <w:webHidden/>
          </w:rPr>
          <w:tab/>
        </w:r>
        <w:r w:rsidR="00DB7918">
          <w:rPr>
            <w:webHidden/>
          </w:rPr>
          <w:fldChar w:fldCharType="begin"/>
        </w:r>
        <w:r w:rsidR="00DB7918">
          <w:rPr>
            <w:webHidden/>
          </w:rPr>
          <w:instrText xml:space="preserve"> PAGEREF _Toc94098749 \h </w:instrText>
        </w:r>
        <w:r w:rsidR="00DB7918">
          <w:rPr>
            <w:webHidden/>
          </w:rPr>
        </w:r>
        <w:r w:rsidR="00DB7918">
          <w:rPr>
            <w:webHidden/>
          </w:rPr>
          <w:fldChar w:fldCharType="separate"/>
        </w:r>
        <w:r w:rsidR="00DB7918">
          <w:rPr>
            <w:webHidden/>
          </w:rPr>
          <w:t>2</w:t>
        </w:r>
        <w:r w:rsidR="00DB7918">
          <w:rPr>
            <w:webHidden/>
          </w:rPr>
          <w:fldChar w:fldCharType="end"/>
        </w:r>
      </w:hyperlink>
    </w:p>
    <w:p w:rsidR="00DB7918" w:rsidRDefault="00DB791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50" w:history="1">
        <w:r w:rsidRPr="007C7659">
          <w:rPr>
            <w:rStyle w:val="aa"/>
          </w:rPr>
          <w:t>ieee8021CnGlobalTable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B7918" w:rsidRDefault="00DB791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51" w:history="1">
        <w:r w:rsidRPr="007C7659">
          <w:rPr>
            <w:rStyle w:val="aa"/>
          </w:rPr>
          <w:t>ieee8021CnErroredPortTable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B7918" w:rsidRDefault="00DB791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52" w:history="1">
        <w:r w:rsidRPr="007C7659">
          <w:rPr>
            <w:rStyle w:val="aa"/>
          </w:rPr>
          <w:t>ieee8021CnCompntPriTable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B7918" w:rsidRDefault="00DB791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53" w:history="1">
        <w:r w:rsidRPr="007C7659">
          <w:rPr>
            <w:rStyle w:val="aa"/>
          </w:rPr>
          <w:t>ieee8021CnPortPriTable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B7918" w:rsidRDefault="00DB791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54" w:history="1">
        <w:r w:rsidRPr="007C7659">
          <w:rPr>
            <w:rStyle w:val="aa"/>
          </w:rPr>
          <w:t>ieee8021CnCpTable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14110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A0BCB" w:rsidRDefault="001A0BCB" w:rsidP="001A0BCB">
      <w:pPr>
        <w:pStyle w:val="1"/>
        <w:tabs>
          <w:tab w:val="num" w:pos="432"/>
        </w:tabs>
        <w:ind w:left="432" w:hanging="432"/>
        <w:jc w:val="both"/>
      </w:pPr>
      <w:bookmarkStart w:id="1" w:name="_Toc366826812"/>
      <w:bookmarkStart w:id="2" w:name="_Toc366829133"/>
      <w:bookmarkStart w:id="3" w:name="_Toc397420208"/>
      <w:bookmarkStart w:id="4" w:name="_Toc94098749"/>
      <w:r>
        <w:rPr>
          <w:rFonts w:hint="eastAsia"/>
        </w:rPr>
        <w:lastRenderedPageBreak/>
        <w:t>IEEE8021-CN-MIB</w:t>
      </w:r>
      <w:bookmarkEnd w:id="1"/>
      <w:bookmarkEnd w:id="2"/>
      <w:bookmarkEnd w:id="3"/>
      <w:r w:rsidR="00436E00">
        <w:rPr>
          <w:rFonts w:hint="eastAsia"/>
        </w:rPr>
        <w:t xml:space="preserve"> </w:t>
      </w:r>
      <w:r w:rsidR="00436E00" w:rsidRPr="00436E00">
        <w:t>(S10500A&amp;S10500B)</w:t>
      </w:r>
      <w:bookmarkEnd w:id="4"/>
    </w:p>
    <w:p w:rsidR="001A0BCB" w:rsidRDefault="001A0BCB" w:rsidP="001A0BC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39035858"/>
      <w:bookmarkStart w:id="6" w:name="_Toc366826813"/>
      <w:bookmarkStart w:id="7" w:name="_Toc366829134"/>
      <w:bookmarkStart w:id="8" w:name="_Toc397420209"/>
      <w:bookmarkStart w:id="9" w:name="_Toc94098750"/>
      <w:r>
        <w:rPr>
          <w:rFonts w:hint="eastAsia"/>
        </w:rPr>
        <w:t>ieee8021CnGlobalTable</w:t>
      </w:r>
      <w:bookmarkEnd w:id="5"/>
      <w:bookmarkEnd w:id="6"/>
      <w:bookmarkEnd w:id="7"/>
      <w:bookmarkEnd w:id="8"/>
      <w:bookmarkEnd w:id="9"/>
    </w:p>
    <w:p w:rsidR="001A0BCB" w:rsidRPr="00D7181F" w:rsidRDefault="001A0BCB" w:rsidP="001A0BCB">
      <w:r>
        <w:t>OID of this table is:</w:t>
      </w:r>
      <w:r>
        <w:rPr>
          <w:rFonts w:hint="eastAsia"/>
        </w:rPr>
        <w:t xml:space="preserve"> </w:t>
      </w:r>
      <w:r w:rsidRPr="00455DA2">
        <w:t>1.3.111.2.802.1.1.18.1.1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1A0BCB" w:rsidRPr="00D3439E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Description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ieee8021CnGlobalComponentId</w:t>
            </w:r>
          </w:p>
          <w:p w:rsidR="001A0BCB" w:rsidRPr="00A07D92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(1.3.111.2.802.1.1.18.1.1.</w:t>
            </w:r>
            <w:r w:rsidRPr="00D3439E">
              <w:rPr>
                <w:rFonts w:hint="eastAsia"/>
              </w:rPr>
              <w:t>1.</w:t>
            </w:r>
            <w:r w:rsidRPr="00D3439E">
              <w:t>1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340D9A">
              <w:t>The value is always 1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ieee8021CnGlobalMasterEnable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1.3.111.2.802.1.1.18.1.1.</w:t>
            </w:r>
            <w:r>
              <w:rPr>
                <w:rFonts w:hint="eastAsia"/>
              </w:rPr>
              <w:t>1.2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read-</w:t>
            </w:r>
            <w:r>
              <w:rPr>
                <w:rFonts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2F04AF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ieee8021CnGlobalCnmTransmitPriority</w:t>
            </w:r>
          </w:p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1.3.111.2.802.1.1.18.1.1.</w:t>
            </w:r>
            <w:r>
              <w:rPr>
                <w:rFonts w:hint="eastAsia"/>
              </w:rPr>
              <w:t>1.3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read-</w:t>
            </w:r>
            <w:r>
              <w:rPr>
                <w:rFonts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2F04AF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ieee8021CnGlobalDiscardedFrames</w:t>
            </w:r>
          </w:p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1.3.111.2.802.1.1.18.1.1.</w:t>
            </w:r>
            <w:r>
              <w:rPr>
                <w:rFonts w:hint="eastAsia"/>
              </w:rPr>
              <w:t>1.4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1A0BCB" w:rsidRPr="001E68B9" w:rsidRDefault="001A0BCB" w:rsidP="001A0BCB"/>
    <w:p w:rsidR="001A0BCB" w:rsidRDefault="001A0BCB" w:rsidP="001A0BC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39035859"/>
      <w:bookmarkStart w:id="11" w:name="_Toc366826814"/>
      <w:bookmarkStart w:id="12" w:name="_Toc366829135"/>
      <w:bookmarkStart w:id="13" w:name="_Toc397420210"/>
      <w:bookmarkStart w:id="14" w:name="_Toc94098751"/>
      <w:r>
        <w:rPr>
          <w:rFonts w:hint="eastAsia"/>
        </w:rPr>
        <w:t>ieee8021CnErroredPortTable</w:t>
      </w:r>
      <w:bookmarkEnd w:id="10"/>
      <w:bookmarkEnd w:id="11"/>
      <w:bookmarkEnd w:id="12"/>
      <w:bookmarkEnd w:id="13"/>
      <w:bookmarkEnd w:id="14"/>
    </w:p>
    <w:p w:rsidR="001A0BCB" w:rsidRPr="00D7181F" w:rsidRDefault="001A0BCB" w:rsidP="001A0BCB">
      <w:r>
        <w:t>OID of this table is:</w:t>
      </w:r>
      <w:r>
        <w:rPr>
          <w:rFonts w:hint="eastAsia"/>
        </w:rPr>
        <w:t xml:space="preserve"> </w:t>
      </w:r>
      <w:r>
        <w:t>1.3.111.2.802.1.1.18.1.</w:t>
      </w:r>
      <w:r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1A0BCB" w:rsidRPr="00D3439E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Description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815AC">
              <w:t>ieee8021Cn</w:t>
            </w:r>
            <w:r>
              <w:rPr>
                <w:rFonts w:hint="eastAsia"/>
              </w:rPr>
              <w:t>Ep</w:t>
            </w:r>
            <w:r w:rsidRPr="009815AC">
              <w:t>ComponentId</w:t>
            </w:r>
          </w:p>
          <w:p w:rsidR="001A0BCB" w:rsidRPr="00A07D92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2</w:t>
            </w:r>
            <w:r w:rsidRPr="00D3439E">
              <w:t>.</w:t>
            </w:r>
            <w:r w:rsidRPr="00D3439E">
              <w:rPr>
                <w:rFonts w:hint="eastAsia"/>
              </w:rPr>
              <w:t>1.</w:t>
            </w:r>
            <w:r w:rsidRPr="00D3439E">
              <w:t>1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340D9A">
              <w:t>The value is always 1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815AC">
              <w:t>ieee8021Cn</w:t>
            </w:r>
            <w:r>
              <w:rPr>
                <w:rFonts w:hint="eastAsia"/>
              </w:rPr>
              <w:t>EpPriority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1.2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2F04AF" w:rsidRDefault="001A0BCB" w:rsidP="0091260D">
            <w:pPr>
              <w:pStyle w:val="TableText"/>
              <w:kinsoku w:val="0"/>
              <w:jc w:val="both"/>
              <w:textAlignment w:val="top"/>
            </w:pPr>
            <w:r w:rsidRPr="009815AC">
              <w:t>ieee8021Cn</w:t>
            </w:r>
            <w:r>
              <w:rPr>
                <w:rFonts w:hint="eastAsia"/>
              </w:rPr>
              <w:t>EpIfIndex</w:t>
            </w:r>
          </w:p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1.3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</w:tbl>
    <w:p w:rsidR="001A0BCB" w:rsidRPr="001E68B9" w:rsidRDefault="001A0BCB" w:rsidP="001A0BCB"/>
    <w:p w:rsidR="001A0BCB" w:rsidRDefault="001A0BCB" w:rsidP="001A0BC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339035860"/>
      <w:bookmarkStart w:id="16" w:name="_Toc366826815"/>
      <w:bookmarkStart w:id="17" w:name="_Toc366829136"/>
      <w:bookmarkStart w:id="18" w:name="_Toc397420211"/>
      <w:bookmarkStart w:id="19" w:name="_Toc94098752"/>
      <w:r>
        <w:rPr>
          <w:rFonts w:hint="eastAsia"/>
        </w:rPr>
        <w:t>ieee8021CnCompntPriTable</w:t>
      </w:r>
      <w:bookmarkEnd w:id="15"/>
      <w:bookmarkEnd w:id="16"/>
      <w:bookmarkEnd w:id="17"/>
      <w:bookmarkEnd w:id="18"/>
      <w:bookmarkEnd w:id="19"/>
    </w:p>
    <w:p w:rsidR="001A0BCB" w:rsidRPr="00D7181F" w:rsidRDefault="001A0BCB" w:rsidP="001A0BCB">
      <w:r>
        <w:t>OID of this table is:</w:t>
      </w:r>
      <w:r>
        <w:rPr>
          <w:rFonts w:hint="eastAsia"/>
        </w:rPr>
        <w:t xml:space="preserve"> </w:t>
      </w:r>
      <w:r w:rsidRPr="009815AC">
        <w:t>1.3.111.2.802.1.1.18.1.</w:t>
      </w:r>
      <w:r>
        <w:rPr>
          <w:rFonts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1A0BCB" w:rsidRPr="00D3439E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Description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A0BCB" w:rsidRPr="00A07D92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ieee8021CnComPriComponentId (1.3.111.2.802.1.1.18.1.</w:t>
            </w:r>
            <w:r w:rsidRPr="00D3439E">
              <w:rPr>
                <w:rFonts w:hint="eastAsia"/>
              </w:rPr>
              <w:t>3</w:t>
            </w:r>
            <w:r w:rsidRPr="00D3439E">
              <w:t>.</w:t>
            </w:r>
            <w:r w:rsidRPr="00D3439E">
              <w:rPr>
                <w:rFonts w:hint="eastAsia"/>
              </w:rPr>
              <w:t>1.</w:t>
            </w:r>
            <w:r w:rsidRPr="00D3439E">
              <w:t>1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340D9A">
              <w:t>The value is always 1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lastRenderedPageBreak/>
              <w:t>ieee8021CnComPriPriority (1.3.111.2.802.1.1.18.1.3.</w:t>
            </w:r>
            <w:r w:rsidRPr="00D3439E">
              <w:rPr>
                <w:rFonts w:hint="eastAsia"/>
              </w:rPr>
              <w:t>1.</w:t>
            </w:r>
            <w:r w:rsidRPr="00D3439E">
              <w:t>2)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ieee8021CnComPriDefModeChoice (1.3.111.2.802.1.1.18.1.3.</w:t>
            </w:r>
            <w:r w:rsidRPr="00D3439E">
              <w:rPr>
                <w:rFonts w:hint="eastAsia"/>
              </w:rPr>
              <w:t>1.</w:t>
            </w:r>
            <w:r w:rsidRPr="00D3439E">
              <w:t>3)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ieee8021CnComPriAlternatePriority (1.3.111.2.802.1.1.18.1.3.</w:t>
            </w:r>
            <w:r w:rsidRPr="00D3439E">
              <w:rPr>
                <w:rFonts w:hint="eastAsia"/>
              </w:rPr>
              <w:t>1.</w:t>
            </w:r>
            <w:r w:rsidRPr="00D3439E">
              <w:t>4)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802793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A07D92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ieee8021CnComPriAutoAltPri(1.3.111.2.802.1.1.18.1.3.</w:t>
            </w:r>
            <w:r w:rsidRPr="00D3439E">
              <w:rPr>
                <w:rFonts w:hint="eastAsia"/>
              </w:rPr>
              <w:t>1.</w:t>
            </w:r>
            <w:r w:rsidRPr="00D3439E">
              <w:t>5)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ieee8021CnComPriAdminDefenseMode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(1.3.111.2.802.1.1.18.1.3.</w:t>
            </w:r>
            <w:r w:rsidRPr="00D3439E">
              <w:rPr>
                <w:rFonts w:hint="eastAsia"/>
              </w:rPr>
              <w:t>1.</w:t>
            </w:r>
            <w:r w:rsidRPr="00D3439E">
              <w:t>6)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802793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ieee8021CnComPriCreation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(1.3.111.2.802.1.1.18.1.3.</w:t>
            </w:r>
            <w:r w:rsidRPr="00D3439E">
              <w:rPr>
                <w:rFonts w:hint="eastAsia"/>
              </w:rPr>
              <w:t>1.7</w:t>
            </w:r>
            <w:r w:rsidRPr="00D3439E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802793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ieee8021CnComPriLldpInstanceChoice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(1.3.111.2.802.1.1.18.1.3.</w:t>
            </w:r>
            <w:r w:rsidRPr="00D3439E">
              <w:rPr>
                <w:rFonts w:hint="eastAsia"/>
              </w:rPr>
              <w:t>1.8</w:t>
            </w:r>
            <w:r w:rsidRPr="00D3439E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jc w:val="center"/>
              <w:textAlignment w:val="top"/>
            </w:pPr>
            <w:r w:rsidRPr="00802793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ieee8021CnComPriLldpInstanceSelector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(1.3.111.2.802.1.1.18.1.3.</w:t>
            </w:r>
            <w:r w:rsidRPr="00D3439E">
              <w:rPr>
                <w:rFonts w:hint="eastAsia"/>
              </w:rPr>
              <w:t>1.9</w:t>
            </w:r>
            <w:r w:rsidRPr="00D3439E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802793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ieee8021CnComPriRowStatus</w:t>
            </w:r>
          </w:p>
          <w:p w:rsidR="001A0BCB" w:rsidRPr="00D3439E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3439E">
              <w:t>(1.3.111.2.802.1.1.18.1.3.</w:t>
            </w:r>
            <w:r w:rsidRPr="00D3439E">
              <w:rPr>
                <w:rFonts w:hint="eastAsia"/>
              </w:rPr>
              <w:t>1.10</w:t>
            </w:r>
            <w:r w:rsidRPr="00D3439E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802793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 w:rsidRPr="00DC1FF6">
              <w:t>active</w:t>
            </w:r>
            <w:r>
              <w:rPr>
                <w:rFonts w:hint="eastAsia"/>
              </w:rPr>
              <w:t>(1)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r w:rsidRPr="00DC1FF6">
              <w:t>createAndGo</w:t>
            </w:r>
            <w:r>
              <w:rPr>
                <w:rFonts w:hint="eastAsia"/>
              </w:rPr>
              <w:t xml:space="preserve">(4) and </w:t>
            </w:r>
            <w:r w:rsidRPr="00DC1FF6">
              <w:t>destroy</w:t>
            </w:r>
            <w:r>
              <w:rPr>
                <w:rFonts w:hint="eastAsia"/>
              </w:rPr>
              <w:t>(6).</w:t>
            </w:r>
          </w:p>
        </w:tc>
      </w:tr>
    </w:tbl>
    <w:p w:rsidR="001A0BCB" w:rsidRPr="001E68B9" w:rsidRDefault="001A0BCB" w:rsidP="001A0BCB"/>
    <w:p w:rsidR="001A0BCB" w:rsidRDefault="001A0BCB" w:rsidP="001A0BC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0" w:name="_Toc339035861"/>
      <w:bookmarkStart w:id="21" w:name="_Toc366826816"/>
      <w:bookmarkStart w:id="22" w:name="_Toc366829137"/>
      <w:bookmarkStart w:id="23" w:name="_Toc397420212"/>
      <w:bookmarkStart w:id="24" w:name="_Toc94098753"/>
      <w:r>
        <w:rPr>
          <w:rFonts w:hint="eastAsia"/>
        </w:rPr>
        <w:t>ieee8021CnPortPriTable</w:t>
      </w:r>
      <w:bookmarkEnd w:id="20"/>
      <w:bookmarkEnd w:id="21"/>
      <w:bookmarkEnd w:id="22"/>
      <w:bookmarkEnd w:id="23"/>
      <w:bookmarkEnd w:id="24"/>
    </w:p>
    <w:p w:rsidR="001A0BCB" w:rsidRPr="00D7181F" w:rsidRDefault="001A0BCB" w:rsidP="001A0BCB">
      <w:r>
        <w:t>OID of this table is:</w:t>
      </w:r>
      <w:r>
        <w:rPr>
          <w:rFonts w:hint="eastAsia"/>
        </w:rPr>
        <w:t xml:space="preserve"> </w:t>
      </w:r>
      <w:r>
        <w:t>1.3.111.2.802.1.1.18.1.</w:t>
      </w:r>
      <w:r>
        <w:rPr>
          <w:rFonts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1A0BCB" w:rsidRPr="00D3439E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Description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ieee8021CnPortPriComponentId (1.3.111.2.802.1.1.18.1.</w:t>
            </w:r>
            <w:r w:rsidRPr="00D3439E">
              <w:rPr>
                <w:rFonts w:hint="eastAsia"/>
              </w:rPr>
              <w:t>4</w:t>
            </w:r>
            <w:r w:rsidRPr="00D3439E">
              <w:t>.</w:t>
            </w:r>
            <w:r w:rsidRPr="00D3439E">
              <w:rPr>
                <w:rFonts w:hint="eastAsia"/>
              </w:rPr>
              <w:t>1.</w:t>
            </w:r>
            <w:r w:rsidRPr="00D3439E">
              <w:t>1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340D9A">
              <w:t>The value is always 1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ieee8021CnPortPriority</w:t>
            </w:r>
            <w:r w:rsidRPr="00DC1FF6">
              <w:t xml:space="preserve"> 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1.2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ieee8021CnPortPriIfIndex</w:t>
            </w:r>
            <w:r w:rsidRPr="00DC1FF6">
              <w:t xml:space="preserve"> 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1.3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ieee8021CnPortPriDefModeChoice</w:t>
            </w:r>
            <w:r w:rsidRPr="00DC1FF6">
              <w:t xml:space="preserve"> </w:t>
            </w:r>
          </w:p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1.4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3B27DA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ieee8021CnPortPriAdminDefenseMode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1.5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2D206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3B27DA" w:rsidRDefault="001A0BCB" w:rsidP="0091260D">
            <w:pPr>
              <w:pStyle w:val="TableText"/>
              <w:kinsoku w:val="0"/>
              <w:textAlignment w:val="top"/>
            </w:pPr>
            <w:r w:rsidRPr="00455DA2">
              <w:lastRenderedPageBreak/>
              <w:t>ieee8021CnPortPriAutoDefenseMode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1.6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3B27DA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ieee8021CnPortPriLldpInstanceChoice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1.7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2D206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3B27DA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ieee8021CnPortPriLldpInstanceSelector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1.8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2D206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3B27DA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ieee8021CnPortPriAlternatePriority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1.9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2D206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</w:tbl>
    <w:p w:rsidR="001A0BCB" w:rsidRPr="001E68B9" w:rsidRDefault="001A0BCB" w:rsidP="001A0BCB"/>
    <w:p w:rsidR="001A0BCB" w:rsidRDefault="001A0BCB" w:rsidP="001A0BC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5" w:name="_Toc339035862"/>
      <w:bookmarkStart w:id="26" w:name="_Toc366826817"/>
      <w:bookmarkStart w:id="27" w:name="_Toc366829138"/>
      <w:bookmarkStart w:id="28" w:name="_Toc397420213"/>
      <w:bookmarkStart w:id="29" w:name="_Toc94098754"/>
      <w:r>
        <w:rPr>
          <w:rFonts w:hint="eastAsia"/>
        </w:rPr>
        <w:t>ieee8021CnCpTable</w:t>
      </w:r>
      <w:bookmarkEnd w:id="25"/>
      <w:bookmarkEnd w:id="26"/>
      <w:bookmarkEnd w:id="27"/>
      <w:bookmarkEnd w:id="28"/>
      <w:bookmarkEnd w:id="29"/>
    </w:p>
    <w:p w:rsidR="001A0BCB" w:rsidRPr="00D7181F" w:rsidRDefault="001A0BCB" w:rsidP="001A0BCB">
      <w:r>
        <w:t>OID of this table is:</w:t>
      </w:r>
      <w:r>
        <w:rPr>
          <w:rFonts w:hint="eastAsia"/>
        </w:rPr>
        <w:t xml:space="preserve"> </w:t>
      </w:r>
      <w:r w:rsidRPr="009815AC">
        <w:t>1.3.111.2.802.1.1.18.1.</w:t>
      </w:r>
      <w:r>
        <w:rPr>
          <w:rFonts w:hint="eastAsia"/>
        </w:rPr>
        <w:t>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1A0BCB" w:rsidRPr="00D3439E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Description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ieee8021CnCpComponentId 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.1</w:t>
            </w:r>
            <w:r w:rsidRPr="00D3439E">
              <w:rPr>
                <w:rFonts w:hint="eastAsia"/>
              </w:rPr>
              <w:t>.1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340D9A">
              <w:t>The value is always 1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ieee8021CnCpIfIndex</w:t>
            </w:r>
            <w:r w:rsidRPr="00DC1FF6">
              <w:t xml:space="preserve"> 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1.2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ieee8021CnCpIndex</w:t>
            </w:r>
            <w:r w:rsidRPr="00DC1FF6">
              <w:t xml:space="preserve"> 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1.3</w:t>
            </w:r>
          </w:p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ieee8021CnCpPriority</w:t>
            </w:r>
            <w:r w:rsidRPr="00DC1FF6">
              <w:t xml:space="preserve"> 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1.4</w:t>
            </w:r>
          </w:p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ieee8021CnCpMacAddress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1.5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ieee8021CnCpIdentifier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1.6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EF731A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ieee8021CnCpQueueSizeSetPoint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1.7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EB2AD7">
              <w:rPr>
                <w:rFonts w:hint="eastAsia"/>
              </w:rPr>
              <w:t>Only support read operation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lastRenderedPageBreak/>
              <w:t>ieee8021CnCpFeedbackWeight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1.8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B517D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EB2AD7">
              <w:rPr>
                <w:rFonts w:hint="eastAsia"/>
              </w:rPr>
              <w:t>Only support read operation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ieee8021CnCpMinSampleBase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1.9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B517D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ieee8021CnCpDiscardedFrames</w:t>
            </w:r>
          </w:p>
          <w:p w:rsidR="001A0BCB" w:rsidRPr="00C526A1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1.10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EF731A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ieee8021CnCpTransmittedFrames</w:t>
            </w:r>
          </w:p>
          <w:p w:rsidR="001A0BCB" w:rsidRPr="00C526A1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1.11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EF731A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ieee8021CnCpTransmittedCnms</w:t>
            </w:r>
          </w:p>
          <w:p w:rsidR="001A0BCB" w:rsidRPr="00C526A1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1.12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EF731A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ieee8021CnCpMinHeaderOctets</w:t>
            </w:r>
          </w:p>
          <w:p w:rsidR="001A0BCB" w:rsidRPr="00C526A1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1.13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B517D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CB3" w:rsidRDefault="00955CB3">
      <w:r>
        <w:separator/>
      </w:r>
    </w:p>
  </w:endnote>
  <w:endnote w:type="continuationSeparator" w:id="0">
    <w:p w:rsidR="00955CB3" w:rsidRDefault="00955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141104">
      <w:fldChar w:fldCharType="begin"/>
    </w:r>
    <w:r>
      <w:instrText>PAGE</w:instrText>
    </w:r>
    <w:r w:rsidR="00141104">
      <w:fldChar w:fldCharType="separate"/>
    </w:r>
    <w:r w:rsidR="00DB7918">
      <w:rPr>
        <w:noProof/>
      </w:rPr>
      <w:t>1</w:t>
    </w:r>
    <w:r w:rsidR="0014110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B7918">
      <w:fldChar w:fldCharType="begin"/>
    </w:r>
    <w:r w:rsidR="00DB7918">
      <w:instrText xml:space="preserve"> NUMPAGES  \* Arabic  \* MERGEFORMAT </w:instrText>
    </w:r>
    <w:r w:rsidR="00DB7918">
      <w:fldChar w:fldCharType="separate"/>
    </w:r>
    <w:r w:rsidR="00DB7918">
      <w:rPr>
        <w:noProof/>
      </w:rPr>
      <w:t>3</w:t>
    </w:r>
    <w:r w:rsidR="00DB7918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CB3" w:rsidRDefault="00955CB3">
      <w:r>
        <w:separator/>
      </w:r>
    </w:p>
  </w:footnote>
  <w:footnote w:type="continuationSeparator" w:id="0">
    <w:p w:rsidR="00955CB3" w:rsidRDefault="00955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A0BCB" w:rsidRPr="001A0BCB">
      <w:t xml:space="preserve"> IEEE8021-CN-MIB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1104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0BCB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00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55CB3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E651D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B7918"/>
    <w:rsid w:val="00DC00CB"/>
    <w:rsid w:val="00DC1C0A"/>
    <w:rsid w:val="00DC2095"/>
    <w:rsid w:val="00DC63FD"/>
    <w:rsid w:val="00DC7532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A0BC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A0BC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A0BC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A0BC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A0BC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A0BC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A0BC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BC442-D01C-4B4B-BDF1-C6E5BF854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398</Words>
  <Characters>4456</Characters>
  <Application>Microsoft Office Word</Application>
  <DocSecurity>0</DocSecurity>
  <Lines>297</Lines>
  <Paragraphs>285</Paragraphs>
  <ScaleCrop>false</ScaleCrop>
  <Company/>
  <LinksUpToDate>false</LinksUpToDate>
  <CharactersWithSpaces>4569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2022-01-26T06:06:00Z</dcterms:modified>
</cp:coreProperties>
</file>